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78202" w14:textId="77777777" w:rsidR="009035B6" w:rsidRDefault="009035B6" w:rsidP="00372086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5371188E" w14:textId="77777777" w:rsidR="00CD17DB" w:rsidRPr="00C005EE" w:rsidRDefault="00CD17DB" w:rsidP="00CD17DB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19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34C7F4ED" w14:textId="77777777" w:rsidR="00CD17DB" w:rsidRDefault="00CD17DB" w:rsidP="00CD17DB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286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3ED31A67" w14:textId="77777777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SODELUJOČEGA PODJETJA</w:t>
      </w:r>
    </w:p>
    <w:p w14:paraId="43A8B1B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39B7951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FE1E5B8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EF343F1" w14:textId="25B7F56D" w:rsidR="00895D8C" w:rsidRDefault="00895D8C" w:rsidP="0037290D">
      <w:pPr>
        <w:jc w:val="both"/>
        <w:rPr>
          <w:rFonts w:cs="Arial"/>
        </w:rPr>
      </w:pPr>
    </w:p>
    <w:p w14:paraId="481C190F" w14:textId="77777777" w:rsidR="00782628" w:rsidRPr="00DA1A30" w:rsidRDefault="00782628" w:rsidP="00782628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78FA20B9" w14:textId="3028573D" w:rsidR="00782628" w:rsidRPr="00DA1A30" w:rsidRDefault="00782628" w:rsidP="00782628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</w:t>
      </w:r>
      <w:proofErr w:type="gramStart"/>
      <w:r w:rsidRPr="00DA1A30">
        <w:rPr>
          <w:rFonts w:cs="Arial"/>
        </w:rPr>
        <w:t xml:space="preserve"> da</w:t>
      </w:r>
      <w:proofErr w:type="gramEnd"/>
      <w:r w:rsidRPr="00DA1A30">
        <w:rPr>
          <w:rFonts w:cs="Arial"/>
        </w:rPr>
        <w:t xml:space="preserve"> bomo izbrani po predmetnem javnem naročilu, skladno z določili, navedenimi v osnutku pogodbe (obrazec </w:t>
      </w:r>
      <w:r w:rsidR="00DC5BAE" w:rsidRPr="00DC5BAE">
        <w:rPr>
          <w:rFonts w:cs="Arial"/>
        </w:rPr>
        <w:t>OBR – 2.17 in OBR – 2.17.2</w:t>
      </w:r>
      <w:r w:rsidRPr="00DA1A30">
        <w:rPr>
          <w:rFonts w:cs="Arial"/>
        </w:rPr>
        <w:t xml:space="preserve">), predložili naročniku zahtevano zavarovalno dokumentacijo. </w:t>
      </w:r>
    </w:p>
    <w:p w14:paraId="2EC655F7" w14:textId="77777777" w:rsidR="00782628" w:rsidRPr="00DA1A30" w:rsidRDefault="00782628" w:rsidP="00782628">
      <w:pPr>
        <w:jc w:val="both"/>
        <w:rPr>
          <w:rFonts w:cs="Arial"/>
        </w:rPr>
      </w:pPr>
    </w:p>
    <w:p w14:paraId="09DCA8D8" w14:textId="77777777" w:rsidR="00782628" w:rsidRPr="00DA1A30" w:rsidRDefault="00782628" w:rsidP="00782628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47F57088" w14:textId="555C1969" w:rsidR="003804FF" w:rsidRDefault="00126199" w:rsidP="003804FF">
      <w:pPr>
        <w:jc w:val="both"/>
        <w:rPr>
          <w:rFonts w:cs="Arial"/>
        </w:rPr>
      </w:pPr>
      <w:r w:rsidRPr="00126199">
        <w:rPr>
          <w:rFonts w:cs="Arial"/>
        </w:rPr>
        <w:t>Izjavljamo, da nismo bili pravnomočno kaznovani za prekršek iz 72. člena Zakona o državnih blagovnih rezervah ter da nimamo neizpolnjenih obveznosti do naročnika dalj kot trideset dni (Uradni list RS, št. 23/2024).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5B8EEDC7" w14:textId="77777777" w:rsidR="00A706DF" w:rsidRPr="00A706DF" w:rsidRDefault="00A706DF" w:rsidP="00A706DF">
      <w:pPr>
        <w:jc w:val="both"/>
        <w:rPr>
          <w:rFonts w:cs="Arial"/>
        </w:rPr>
      </w:pPr>
      <w:r w:rsidRPr="00A706DF">
        <w:rPr>
          <w:rFonts w:cs="Arial"/>
          <w:b/>
          <w:bCs/>
        </w:rPr>
        <w:t>3. TEHNIČNA SPOSOBNOST</w:t>
      </w:r>
    </w:p>
    <w:p w14:paraId="1544C549" w14:textId="77777777" w:rsidR="00A706DF" w:rsidRPr="00A706DF" w:rsidRDefault="00A706DF" w:rsidP="00A706DF">
      <w:pPr>
        <w:jc w:val="both"/>
        <w:rPr>
          <w:rFonts w:cs="Arial"/>
        </w:rPr>
      </w:pPr>
      <w:r w:rsidRPr="00A706DF">
        <w:rPr>
          <w:rFonts w:cs="Arial"/>
        </w:rPr>
        <w:t>Izjavljamo, da bomo v primeru izbire v drugi fazi DNS glede na prevzeti del naročila sposobni izpolniti pogodbene obveznosti v zahtevanih rokih in skladno z razpisno dokumentacijo, zagotoviti zahtevane storitve skladiščenja in obnavljanja blaga ter naročniku predložiti zahtevane podatke in listine o značilnostih ponujenih zdravil za uporabo v veterinarski medicini.</w:t>
      </w:r>
    </w:p>
    <w:p w14:paraId="1300745F" w14:textId="77777777" w:rsidR="00A706DF" w:rsidRDefault="00A706D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0F42175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0B47380" w14:textId="77777777" w:rsidR="009C1968" w:rsidRDefault="009C1968" w:rsidP="009A1ABB">
      <w:pPr>
        <w:rPr>
          <w:rFonts w:cs="Arial"/>
          <w:i/>
        </w:rPr>
      </w:pPr>
    </w:p>
    <w:p w14:paraId="75BFC1D9" w14:textId="77777777" w:rsidR="009C1968" w:rsidRDefault="009C1968" w:rsidP="009A1ABB">
      <w:pPr>
        <w:rPr>
          <w:rFonts w:cs="Arial"/>
          <w:i/>
        </w:rPr>
      </w:pPr>
    </w:p>
    <w:p w14:paraId="587CA58E" w14:textId="77777777" w:rsidR="009C1968" w:rsidRDefault="009C1968" w:rsidP="009A1ABB">
      <w:pPr>
        <w:rPr>
          <w:rFonts w:cs="Arial"/>
          <w:i/>
        </w:rPr>
      </w:pPr>
    </w:p>
    <w:p w14:paraId="15340CCE" w14:textId="77777777" w:rsidR="0029386F" w:rsidRDefault="0029386F" w:rsidP="00FF184E">
      <w:pPr>
        <w:jc w:val="both"/>
        <w:rPr>
          <w:rFonts w:cs="Arial"/>
          <w:i/>
        </w:rPr>
      </w:pPr>
    </w:p>
    <w:p w14:paraId="663178F8" w14:textId="77777777" w:rsidR="0029386F" w:rsidRDefault="0029386F" w:rsidP="00FF184E">
      <w:pPr>
        <w:jc w:val="both"/>
        <w:rPr>
          <w:rFonts w:cs="Arial"/>
          <w:i/>
        </w:rPr>
      </w:pPr>
    </w:p>
    <w:p w14:paraId="06D6B1ED" w14:textId="77777777" w:rsidR="0029386F" w:rsidRDefault="0029386F" w:rsidP="00FF184E">
      <w:pPr>
        <w:jc w:val="both"/>
        <w:rPr>
          <w:rFonts w:cs="Arial"/>
          <w:i/>
        </w:rPr>
      </w:pPr>
    </w:p>
    <w:p w14:paraId="51A641ED" w14:textId="77777777" w:rsidR="0029386F" w:rsidRDefault="0029386F" w:rsidP="00FF184E">
      <w:pPr>
        <w:jc w:val="both"/>
        <w:rPr>
          <w:rFonts w:cs="Arial"/>
          <w:i/>
        </w:rPr>
      </w:pPr>
    </w:p>
    <w:p w14:paraId="06F7614A" w14:textId="066380EE" w:rsidR="008E2340" w:rsidRDefault="008E2340" w:rsidP="00FF184E">
      <w:pPr>
        <w:jc w:val="both"/>
        <w:rPr>
          <w:rFonts w:cs="Arial"/>
          <w:i/>
        </w:rPr>
      </w:pPr>
    </w:p>
    <w:p w14:paraId="1822A0FE" w14:textId="77777777" w:rsidR="008E2340" w:rsidRDefault="008E2340" w:rsidP="00FF184E">
      <w:pPr>
        <w:jc w:val="both"/>
        <w:rPr>
          <w:rFonts w:cs="Arial"/>
          <w:i/>
        </w:rPr>
      </w:pPr>
    </w:p>
    <w:p w14:paraId="23FA9B8B" w14:textId="16A78D9D" w:rsidR="00D47195" w:rsidRPr="003804FF" w:rsidRDefault="00CF29BC" w:rsidP="00CF29BC">
      <w:pPr>
        <w:jc w:val="both"/>
        <w:rPr>
          <w:rFonts w:cs="Arial"/>
        </w:rPr>
      </w:pPr>
      <w:r w:rsidRPr="00CF29BC">
        <w:rPr>
          <w:rFonts w:cs="Arial"/>
          <w:i/>
        </w:rPr>
        <w:t>Ta obrazec je sestavni del in priloga prijave.</w:t>
      </w:r>
    </w:p>
    <w:sectPr w:rsidR="00D47195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2A72C" w14:textId="77777777" w:rsidR="00EE4148" w:rsidRDefault="00EE4148">
      <w:r>
        <w:separator/>
      </w:r>
    </w:p>
  </w:endnote>
  <w:endnote w:type="continuationSeparator" w:id="0">
    <w:p w14:paraId="5716F155" w14:textId="77777777" w:rsidR="00EE4148" w:rsidRDefault="00EE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4F8FCE0E" w:rsidR="00372086" w:rsidRPr="00FF184E" w:rsidRDefault="0037208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2086" w:rsidRPr="00A1445A" w14:paraId="04391614" w14:textId="77777777" w:rsidTr="00A1445A">
      <w:tc>
        <w:tcPr>
          <w:tcW w:w="4605" w:type="dxa"/>
        </w:tcPr>
        <w:p w14:paraId="41D8C314" w14:textId="6C3C6D09" w:rsidR="00372086" w:rsidRPr="005A785E" w:rsidRDefault="00372086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70EB3793" w:rsidR="00372086" w:rsidRPr="00A1445A" w:rsidRDefault="0037208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2086" w:rsidRPr="00FC6CF0" w:rsidRDefault="0037208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0F7FA" w14:textId="77777777" w:rsidR="00EE4148" w:rsidRDefault="00EE4148">
      <w:r>
        <w:separator/>
      </w:r>
    </w:p>
  </w:footnote>
  <w:footnote w:type="continuationSeparator" w:id="0">
    <w:p w14:paraId="12D51CC5" w14:textId="77777777" w:rsidR="00EE4148" w:rsidRDefault="00EE4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208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372086" w:rsidRPr="00A04B00" w:rsidRDefault="0037208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372086" w:rsidRPr="00A04B00" w:rsidRDefault="0037208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372086" w:rsidRPr="00A04B00" w:rsidRDefault="0037208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2086" w:rsidRPr="00C0552D" w:rsidRDefault="0037208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372086" w:rsidRPr="00C0552D" w:rsidRDefault="0037208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2086" w:rsidRPr="00A1445A" w:rsidRDefault="0037208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372086" w:rsidRDefault="0037208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2086" w:rsidRPr="00A1445A" w:rsidRDefault="0037208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2086" w:rsidRPr="00A1445A" w:rsidRDefault="0037208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72086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8855BC6" w:rsidR="00372086" w:rsidRPr="00A069DF" w:rsidRDefault="00372086" w:rsidP="0037208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15378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372086" w:rsidRPr="00A069DF" w:rsidRDefault="00372086" w:rsidP="00372086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6EF32D56" w:rsidR="00372086" w:rsidRPr="00A069DF" w:rsidRDefault="00372086" w:rsidP="0037208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>OBR – 2.12</w:t>
          </w:r>
        </w:p>
      </w:tc>
    </w:tr>
  </w:tbl>
  <w:p w14:paraId="4E4C4B07" w14:textId="77777777" w:rsidR="00372086" w:rsidRPr="00FC6CF0" w:rsidRDefault="00372086" w:rsidP="00001218">
    <w:pPr>
      <w:pStyle w:val="Glava"/>
      <w:rPr>
        <w:rFonts w:cs="Arial"/>
        <w:sz w:val="2"/>
        <w:szCs w:val="2"/>
      </w:rPr>
    </w:pPr>
  </w:p>
  <w:p w14:paraId="5FE739C3" w14:textId="77777777" w:rsidR="00372086" w:rsidRPr="00FC6CF0" w:rsidRDefault="0037208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C5420"/>
    <w:multiLevelType w:val="hybridMultilevel"/>
    <w:tmpl w:val="137497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447A6A"/>
    <w:multiLevelType w:val="hybridMultilevel"/>
    <w:tmpl w:val="BBE614A0"/>
    <w:lvl w:ilvl="0" w:tplc="B6486A6C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4461815">
    <w:abstractNumId w:val="4"/>
  </w:num>
  <w:num w:numId="2" w16cid:durableId="1419788269">
    <w:abstractNumId w:val="7"/>
  </w:num>
  <w:num w:numId="3" w16cid:durableId="1673140164">
    <w:abstractNumId w:val="3"/>
  </w:num>
  <w:num w:numId="4" w16cid:durableId="960385419">
    <w:abstractNumId w:val="2"/>
  </w:num>
  <w:num w:numId="5" w16cid:durableId="1258176689">
    <w:abstractNumId w:val="5"/>
  </w:num>
  <w:num w:numId="6" w16cid:durableId="1248885622">
    <w:abstractNumId w:val="0"/>
  </w:num>
  <w:num w:numId="7" w16cid:durableId="2068527461">
    <w:abstractNumId w:val="11"/>
  </w:num>
  <w:num w:numId="8" w16cid:durableId="1696299674">
    <w:abstractNumId w:val="8"/>
  </w:num>
  <w:num w:numId="9" w16cid:durableId="429858796">
    <w:abstractNumId w:val="9"/>
  </w:num>
  <w:num w:numId="10" w16cid:durableId="400761676">
    <w:abstractNumId w:val="6"/>
  </w:num>
  <w:num w:numId="11" w16cid:durableId="2046710619">
    <w:abstractNumId w:val="1"/>
  </w:num>
  <w:num w:numId="12" w16cid:durableId="725445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0E78C5"/>
    <w:rsid w:val="00101B68"/>
    <w:rsid w:val="00114401"/>
    <w:rsid w:val="0012533E"/>
    <w:rsid w:val="00126199"/>
    <w:rsid w:val="001314C1"/>
    <w:rsid w:val="001352C1"/>
    <w:rsid w:val="0014021F"/>
    <w:rsid w:val="00144B8D"/>
    <w:rsid w:val="0016490E"/>
    <w:rsid w:val="0016505A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366ED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40B6"/>
    <w:rsid w:val="002D6A3C"/>
    <w:rsid w:val="002E1329"/>
    <w:rsid w:val="002E167B"/>
    <w:rsid w:val="002E2FD3"/>
    <w:rsid w:val="002E6B63"/>
    <w:rsid w:val="002F0041"/>
    <w:rsid w:val="002F68A9"/>
    <w:rsid w:val="00301033"/>
    <w:rsid w:val="0030324D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08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2719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110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6638A"/>
    <w:rsid w:val="00670A28"/>
    <w:rsid w:val="00670D1D"/>
    <w:rsid w:val="006776D7"/>
    <w:rsid w:val="006D3E51"/>
    <w:rsid w:val="006D59F7"/>
    <w:rsid w:val="006D7427"/>
    <w:rsid w:val="006E377F"/>
    <w:rsid w:val="006F44F5"/>
    <w:rsid w:val="006F758E"/>
    <w:rsid w:val="007033C0"/>
    <w:rsid w:val="00712C8C"/>
    <w:rsid w:val="007345D8"/>
    <w:rsid w:val="00741DF3"/>
    <w:rsid w:val="00743912"/>
    <w:rsid w:val="00764D09"/>
    <w:rsid w:val="00766F40"/>
    <w:rsid w:val="00767A5A"/>
    <w:rsid w:val="00772F7B"/>
    <w:rsid w:val="00780396"/>
    <w:rsid w:val="00782628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254E6"/>
    <w:rsid w:val="00831EE8"/>
    <w:rsid w:val="00833AC6"/>
    <w:rsid w:val="0084007D"/>
    <w:rsid w:val="00843739"/>
    <w:rsid w:val="00847017"/>
    <w:rsid w:val="008707C8"/>
    <w:rsid w:val="00882006"/>
    <w:rsid w:val="008902D3"/>
    <w:rsid w:val="00895D8C"/>
    <w:rsid w:val="00895F3B"/>
    <w:rsid w:val="008A20CA"/>
    <w:rsid w:val="008A757F"/>
    <w:rsid w:val="008B25C9"/>
    <w:rsid w:val="008C2AC2"/>
    <w:rsid w:val="008D6DCE"/>
    <w:rsid w:val="008E10D1"/>
    <w:rsid w:val="008E2340"/>
    <w:rsid w:val="008E64FA"/>
    <w:rsid w:val="008F090E"/>
    <w:rsid w:val="008F3E2F"/>
    <w:rsid w:val="009035B6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06DF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1428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B3939"/>
    <w:rsid w:val="00BC00ED"/>
    <w:rsid w:val="00BC2412"/>
    <w:rsid w:val="00BC29DD"/>
    <w:rsid w:val="00BD1C76"/>
    <w:rsid w:val="00BD4AEF"/>
    <w:rsid w:val="00BD594E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17DB"/>
    <w:rsid w:val="00CD61B2"/>
    <w:rsid w:val="00CD636A"/>
    <w:rsid w:val="00CD7808"/>
    <w:rsid w:val="00CF12FC"/>
    <w:rsid w:val="00CF29BC"/>
    <w:rsid w:val="00D05C1E"/>
    <w:rsid w:val="00D06278"/>
    <w:rsid w:val="00D2343D"/>
    <w:rsid w:val="00D278D4"/>
    <w:rsid w:val="00D27CE9"/>
    <w:rsid w:val="00D46A2B"/>
    <w:rsid w:val="00D47195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C5BAE"/>
    <w:rsid w:val="00DD0BE9"/>
    <w:rsid w:val="00DF116B"/>
    <w:rsid w:val="00DF3D50"/>
    <w:rsid w:val="00E029F3"/>
    <w:rsid w:val="00E02C2C"/>
    <w:rsid w:val="00E0340C"/>
    <w:rsid w:val="00E3300C"/>
    <w:rsid w:val="00E43C3D"/>
    <w:rsid w:val="00E5069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4148"/>
    <w:rsid w:val="00EE7F32"/>
    <w:rsid w:val="00EF0493"/>
    <w:rsid w:val="00EF1787"/>
    <w:rsid w:val="00EF18FD"/>
    <w:rsid w:val="00EF60D5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44BE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F184E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895D8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95D8C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782628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DC5BA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1255CB-9E20-42E9-B58C-27869A03B8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8B90E5-9808-45AB-A6BC-5E87B558B22C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AD1DD02B-32DC-419C-9B17-12B856925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08929E-6F93-4F6A-ADBC-4C25D54A5B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223</Words>
  <Characters>1275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2026-09-11T09:33:00Z</cp:lastPrinted>
  <dcterms:created xsi:type="dcterms:W3CDTF">2026-09-11T09:33:00Z</dcterms:created>
  <dcterms:modified xsi:type="dcterms:W3CDTF">2026-09-11T09:33:00Z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